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BE05E6" w:rsidP="00384E4B">
      <w:pPr>
        <w:rPr>
          <w:rFonts w:ascii="Arial" w:hAnsi="Arial" w:cs="Arial"/>
        </w:rPr>
      </w:pPr>
      <w:r w:rsidRPr="00BE05E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1B620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B620A" w:rsidRPr="009C3DEB" w:rsidRDefault="001B620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1B620A" w:rsidRPr="001B620A" w:rsidRDefault="001B620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B620A">
              <w:rPr>
                <w:rFonts w:ascii="Times New Roman" w:hAnsi="Times New Roman"/>
                <w:color w:val="000000"/>
              </w:rPr>
              <w:t>company</w:t>
            </w:r>
          </w:p>
        </w:tc>
        <w:tc>
          <w:tcPr>
            <w:tcW w:w="6660" w:type="dxa"/>
          </w:tcPr>
          <w:p w:rsidR="001B620A" w:rsidRPr="009C3DEB" w:rsidRDefault="001B620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B620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B620A" w:rsidRPr="009C3DEB" w:rsidRDefault="001B620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1B620A" w:rsidRPr="001B620A" w:rsidRDefault="001B620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B620A">
              <w:rPr>
                <w:rFonts w:ascii="Times New Roman" w:hAnsi="Times New Roman"/>
                <w:color w:val="000000"/>
              </w:rPr>
              <w:t>cooperate</w:t>
            </w:r>
          </w:p>
        </w:tc>
        <w:tc>
          <w:tcPr>
            <w:tcW w:w="6660" w:type="dxa"/>
          </w:tcPr>
          <w:p w:rsidR="001B620A" w:rsidRPr="009C3DEB" w:rsidRDefault="001B620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B620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B620A" w:rsidRPr="009C3DEB" w:rsidRDefault="001B620A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1B620A" w:rsidRPr="001B620A" w:rsidRDefault="001B620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B620A">
              <w:rPr>
                <w:rFonts w:ascii="Times New Roman" w:hAnsi="Times New Roman"/>
                <w:color w:val="000000"/>
              </w:rPr>
              <w:t>contract</w:t>
            </w:r>
          </w:p>
        </w:tc>
        <w:tc>
          <w:tcPr>
            <w:tcW w:w="6660" w:type="dxa"/>
          </w:tcPr>
          <w:p w:rsidR="001B620A" w:rsidRPr="009C3DEB" w:rsidRDefault="001B620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B620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B620A" w:rsidRPr="009C3DEB" w:rsidRDefault="001B620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1B620A" w:rsidRPr="001B620A" w:rsidRDefault="001B620A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1B620A">
              <w:rPr>
                <w:rFonts w:ascii="Times New Roman" w:hAnsi="Times New Roman"/>
                <w:color w:val="000000"/>
              </w:rPr>
              <w:t>office</w:t>
            </w:r>
          </w:p>
        </w:tc>
        <w:tc>
          <w:tcPr>
            <w:tcW w:w="6660" w:type="dxa"/>
          </w:tcPr>
          <w:p w:rsidR="001B620A" w:rsidRPr="009C3DEB" w:rsidRDefault="001B620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1B620A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1B620A" w:rsidRPr="009C3DEB" w:rsidRDefault="001B620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1B620A" w:rsidRPr="001B620A" w:rsidRDefault="001B620A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1B620A">
              <w:rPr>
                <w:rFonts w:ascii="Times New Roman" w:hAnsi="Times New Roman"/>
                <w:color w:val="000000"/>
              </w:rPr>
              <w:t>vacation</w:t>
            </w:r>
          </w:p>
        </w:tc>
        <w:tc>
          <w:tcPr>
            <w:tcW w:w="6660" w:type="dxa"/>
          </w:tcPr>
          <w:p w:rsidR="001B620A" w:rsidRPr="009C3DEB" w:rsidRDefault="001B620A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1B620A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1B620A" w:rsidRPr="009C3DEB" w:rsidRDefault="001B620A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1B620A" w:rsidRPr="001B620A" w:rsidRDefault="001B620A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1B620A" w:rsidRPr="009C3DEB" w:rsidRDefault="001B620A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20A" w:rsidRDefault="001B620A" w:rsidP="00814CB4">
      <w:r>
        <w:separator/>
      </w:r>
    </w:p>
  </w:endnote>
  <w:endnote w:type="continuationSeparator" w:id="1">
    <w:p w:rsidR="001B620A" w:rsidRDefault="001B620A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8F0" w:rsidRDefault="000958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8F0" w:rsidRDefault="000958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20A" w:rsidRDefault="001B620A" w:rsidP="00814CB4">
      <w:r>
        <w:separator/>
      </w:r>
    </w:p>
  </w:footnote>
  <w:footnote w:type="continuationSeparator" w:id="1">
    <w:p w:rsidR="001B620A" w:rsidRDefault="001B620A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8F0" w:rsidRDefault="000958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1B620A">
      <w:rPr>
        <w:rFonts w:ascii="Times New Roman" w:hAnsi="Times New Roman"/>
        <w:color w:val="4F6228" w:themeColor="accent3" w:themeShade="80"/>
        <w:sz w:val="32"/>
        <w:szCs w:val="32"/>
      </w:rPr>
      <w:t>5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0958F0">
      <w:rPr>
        <w:rFonts w:ascii="Times New Roman" w:hAnsi="Times New Roman"/>
        <w:color w:val="4F6228" w:themeColor="accent3" w:themeShade="80"/>
        <w:sz w:val="32"/>
        <w:szCs w:val="32"/>
      </w:rPr>
      <w:t xml:space="preserve">Job </w:t>
    </w:r>
    <w:r w:rsidR="000958F0">
      <w:rPr>
        <w:rFonts w:ascii="Times New Roman" w:hAnsi="Times New Roman"/>
        <w:color w:val="4F6228" w:themeColor="accent3" w:themeShade="80"/>
        <w:sz w:val="32"/>
        <w:szCs w:val="32"/>
      </w:rPr>
      <w:t>Keeping</w:t>
    </w:r>
    <w:r w:rsidR="001B620A">
      <w:rPr>
        <w:rFonts w:ascii="Times New Roman" w:hAnsi="Times New Roman"/>
        <w:color w:val="4F6228" w:themeColor="accent3" w:themeShade="80"/>
        <w:sz w:val="32"/>
        <w:szCs w:val="32"/>
      </w:rPr>
      <w:t xml:space="preserve"> Skills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8F0" w:rsidRDefault="000958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584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E05E6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8F0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B620A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6F93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05E6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0</TotalTime>
  <Pages>2</Pages>
  <Words>63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2009-05-24T16:49:00Z</dcterms:created>
  <dcterms:modified xsi:type="dcterms:W3CDTF">2009-05-24T18:40:00Z</dcterms:modified>
</cp:coreProperties>
</file>